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4D5EC" w14:textId="77777777" w:rsidR="004C632F" w:rsidRDefault="004C632F" w:rsidP="004C63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BOTELLER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33FAADA" w14:textId="77777777" w:rsidR="004C632F" w:rsidRDefault="004C632F" w:rsidP="004C63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Spurrier.</w:t>
      </w:r>
    </w:p>
    <w:p w14:paraId="6C8A7184" w14:textId="77777777" w:rsidR="004C632F" w:rsidRDefault="004C632F" w:rsidP="004C632F">
      <w:pPr>
        <w:pStyle w:val="NoSpacing"/>
        <w:rPr>
          <w:rFonts w:cs="Times New Roman"/>
          <w:szCs w:val="24"/>
        </w:rPr>
      </w:pPr>
    </w:p>
    <w:p w14:paraId="1631CCC4" w14:textId="77777777" w:rsidR="004C632F" w:rsidRDefault="004C632F" w:rsidP="004C632F">
      <w:pPr>
        <w:pStyle w:val="NoSpacing"/>
        <w:rPr>
          <w:rFonts w:cs="Times New Roman"/>
          <w:szCs w:val="24"/>
        </w:rPr>
      </w:pPr>
    </w:p>
    <w:p w14:paraId="0F893FC4" w14:textId="77777777" w:rsidR="004C632F" w:rsidRDefault="004C632F" w:rsidP="004C63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Sir Thomas </w:t>
      </w:r>
      <w:proofErr w:type="spellStart"/>
      <w:r>
        <w:rPr>
          <w:rFonts w:cs="Times New Roman"/>
          <w:szCs w:val="24"/>
        </w:rPr>
        <w:t>Metham</w:t>
      </w:r>
      <w:proofErr w:type="spellEnd"/>
      <w:r>
        <w:rPr>
          <w:rFonts w:cs="Times New Roman"/>
          <w:szCs w:val="24"/>
        </w:rPr>
        <w:t>(q.v.) brought a plaint of debt against him and 7 others.</w:t>
      </w:r>
    </w:p>
    <w:p w14:paraId="1F5FFD66" w14:textId="77777777" w:rsidR="004C632F" w:rsidRDefault="004C632F" w:rsidP="004C63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F0C06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4088F890" w14:textId="77777777" w:rsidR="004C632F" w:rsidRDefault="004C632F" w:rsidP="004C632F">
      <w:pPr>
        <w:pStyle w:val="NoSpacing"/>
        <w:rPr>
          <w:rFonts w:cs="Times New Roman"/>
          <w:szCs w:val="24"/>
        </w:rPr>
      </w:pPr>
    </w:p>
    <w:p w14:paraId="61B4833A" w14:textId="77777777" w:rsidR="004C632F" w:rsidRDefault="004C632F" w:rsidP="004C632F">
      <w:pPr>
        <w:pStyle w:val="NoSpacing"/>
        <w:rPr>
          <w:rFonts w:cs="Times New Roman"/>
          <w:szCs w:val="24"/>
        </w:rPr>
      </w:pPr>
    </w:p>
    <w:p w14:paraId="651B3CE2" w14:textId="77777777" w:rsidR="004C632F" w:rsidRDefault="004C632F" w:rsidP="004C63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June 2024</w:t>
      </w:r>
    </w:p>
    <w:p w14:paraId="3C4CBE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DDA96" w14:textId="77777777" w:rsidR="004C632F" w:rsidRDefault="004C632F" w:rsidP="009139A6">
      <w:r>
        <w:separator/>
      </w:r>
    </w:p>
  </w:endnote>
  <w:endnote w:type="continuationSeparator" w:id="0">
    <w:p w14:paraId="32DC7DD8" w14:textId="77777777" w:rsidR="004C632F" w:rsidRDefault="004C63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5AC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E67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A3A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83BB3" w14:textId="77777777" w:rsidR="004C632F" w:rsidRDefault="004C632F" w:rsidP="009139A6">
      <w:r>
        <w:separator/>
      </w:r>
    </w:p>
  </w:footnote>
  <w:footnote w:type="continuationSeparator" w:id="0">
    <w:p w14:paraId="4E58A2FE" w14:textId="77777777" w:rsidR="004C632F" w:rsidRDefault="004C63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21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120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68F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2F"/>
    <w:rsid w:val="000666E0"/>
    <w:rsid w:val="002510B7"/>
    <w:rsid w:val="00270799"/>
    <w:rsid w:val="004C632F"/>
    <w:rsid w:val="005C130B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3270"/>
  <w15:chartTrackingRefBased/>
  <w15:docId w15:val="{64B1C165-F68D-475A-A73B-D037B7A3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63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2024-06-27T06:40:00Z</dcterms:created>
  <dcterms:modified xsi:type="dcterms:W3CDTF">2024-06-27T06:41:00Z</dcterms:modified>
</cp:coreProperties>
</file>